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FB852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59BF1EFE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Torrington, Devon. Gentleman.</w:t>
      </w:r>
    </w:p>
    <w:p w14:paraId="1414E432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83178D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2B3757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John Blake of Torrington(q.v.) brought a plaint of conspiracy against him</w:t>
      </w:r>
    </w:p>
    <w:p w14:paraId="54F6EA82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four others.</w:t>
      </w:r>
    </w:p>
    <w:p w14:paraId="1F8F63BB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https://waalt.uh.edu/index.php/CP40/732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AF1C2FD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D25DBF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632934" w14:textId="77777777" w:rsidR="00901752" w:rsidRDefault="00901752" w:rsidP="009017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2022</w:t>
      </w:r>
    </w:p>
    <w:p w14:paraId="3128DBC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5C19B" w14:textId="77777777" w:rsidR="00901752" w:rsidRDefault="00901752" w:rsidP="009139A6">
      <w:r>
        <w:separator/>
      </w:r>
    </w:p>
  </w:endnote>
  <w:endnote w:type="continuationSeparator" w:id="0">
    <w:p w14:paraId="080EA4B7" w14:textId="77777777" w:rsidR="00901752" w:rsidRDefault="009017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EF1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B3E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06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52510" w14:textId="77777777" w:rsidR="00901752" w:rsidRDefault="00901752" w:rsidP="009139A6">
      <w:r>
        <w:separator/>
      </w:r>
    </w:p>
  </w:footnote>
  <w:footnote w:type="continuationSeparator" w:id="0">
    <w:p w14:paraId="7B647337" w14:textId="77777777" w:rsidR="00901752" w:rsidRDefault="009017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9C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76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AF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752"/>
    <w:rsid w:val="000666E0"/>
    <w:rsid w:val="002510B7"/>
    <w:rsid w:val="005C130B"/>
    <w:rsid w:val="00826F5C"/>
    <w:rsid w:val="0090175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F8709"/>
  <w15:chartTrackingRefBased/>
  <w15:docId w15:val="{EDBD1805-B500-456A-8D95-D2778DBF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17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2022-08-11T10:42:00Z</dcterms:created>
  <dcterms:modified xsi:type="dcterms:W3CDTF">2022-08-11T10:42:00Z</dcterms:modified>
</cp:coreProperties>
</file>